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15" w:rsidRDefault="00894615" w:rsidP="00107928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4615" w:rsidRDefault="00894615" w:rsidP="00107928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4615" w:rsidRDefault="00894615" w:rsidP="00107928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4615" w:rsidRDefault="00894615" w:rsidP="00107928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4615" w:rsidRDefault="00894615" w:rsidP="00107928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4615" w:rsidRPr="00496975" w:rsidRDefault="00894615" w:rsidP="0049697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03B34">
        <w:rPr>
          <w:rFonts w:ascii="Times New Roman" w:hAnsi="Times New Roman" w:cs="Times New Roman"/>
          <w:sz w:val="28"/>
          <w:szCs w:val="28"/>
        </w:rPr>
        <w:br/>
        <w:t xml:space="preserve">      </w:t>
      </w:r>
    </w:p>
    <w:p w:rsidR="00894615" w:rsidRPr="00496975" w:rsidRDefault="00894615" w:rsidP="004969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 утверждении</w:t>
      </w:r>
    </w:p>
    <w:p w:rsidR="00894615" w:rsidRPr="00496975" w:rsidRDefault="00894615" w:rsidP="004969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программы профилактики нарушений,</w:t>
      </w:r>
    </w:p>
    <w:p w:rsidR="00894615" w:rsidRPr="00496975" w:rsidRDefault="00894615" w:rsidP="004969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обязательных требований в сфере </w:t>
      </w:r>
    </w:p>
    <w:p w:rsidR="00894615" w:rsidRPr="00496975" w:rsidRDefault="00894615" w:rsidP="004969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муниципального жилищного контроля </w:t>
      </w:r>
      <w:r w:rsidRPr="00496975">
        <w:rPr>
          <w:rFonts w:ascii="Times New Roman" w:hAnsi="Times New Roman" w:cs="Times New Roman"/>
          <w:color w:val="242424"/>
          <w:sz w:val="26"/>
          <w:szCs w:val="26"/>
          <w:lang w:eastAsia="ru-RU"/>
        </w:rPr>
        <w:t>на 2019 год</w:t>
      </w:r>
    </w:p>
    <w:p w:rsidR="00894615" w:rsidRPr="00496975" w:rsidRDefault="00894615" w:rsidP="0049697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6975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предупреждения нарушения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 жилищного законодательства, руководствуясь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 131-ФЗ «Об общих принципах организации местного самоуправления в Российской Федерации»,</w:t>
      </w:r>
      <w:r w:rsidRPr="00496975">
        <w:rPr>
          <w:rFonts w:ascii="Times New Roman" w:hAnsi="Times New Roman" w:cs="Times New Roman"/>
          <w:lang w:eastAsia="ru-RU"/>
        </w:rPr>
        <w:t xml:space="preserve"> </w:t>
      </w:r>
      <w:r w:rsidRPr="00496975">
        <w:rPr>
          <w:rFonts w:ascii="Times New Roman" w:hAnsi="Times New Roman" w:cs="Times New Roman"/>
          <w:sz w:val="28"/>
          <w:szCs w:val="28"/>
          <w:lang w:eastAsia="ru-RU"/>
        </w:rPr>
        <w:t>Ус</w:t>
      </w:r>
      <w:r>
        <w:rPr>
          <w:rFonts w:ascii="Times New Roman" w:hAnsi="Times New Roman" w:cs="Times New Roman"/>
          <w:sz w:val="28"/>
          <w:szCs w:val="28"/>
          <w:lang w:eastAsia="ru-RU"/>
        </w:rPr>
        <w:t>тавом муниципального района Калтасинский район</w:t>
      </w:r>
      <w:r w:rsidRPr="00496975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894615" w:rsidRPr="00496975" w:rsidRDefault="00894615" w:rsidP="00496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96975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6975">
        <w:rPr>
          <w:rFonts w:ascii="Times New Roman" w:hAnsi="Times New Roman" w:cs="Times New Roman"/>
          <w:sz w:val="28"/>
          <w:szCs w:val="28"/>
          <w:lang w:eastAsia="ru-RU"/>
        </w:rPr>
        <w:t>1. Утвердить программу профилактики нарушений обязательных требований в сфере муниципального жилищног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контроля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на 2019</w:t>
      </w:r>
      <w:r w:rsidRPr="00496975">
        <w:rPr>
          <w:rFonts w:ascii="Times New Roman" w:hAnsi="Times New Roman" w:cs="Times New Roman"/>
          <w:sz w:val="28"/>
          <w:szCs w:val="28"/>
          <w:lang w:eastAsia="ru-RU"/>
        </w:rPr>
        <w:t xml:space="preserve"> год (Приложение № 1).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6975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6975">
        <w:rPr>
          <w:rFonts w:ascii="Times New Roman" w:hAnsi="Times New Roman" w:cs="Times New Roman"/>
          <w:sz w:val="28"/>
          <w:szCs w:val="28"/>
          <w:lang w:eastAsia="ru-RU"/>
        </w:rPr>
        <w:t>Утвердить план мероприятий по профилактике нарушений в сфере муниципал</w:t>
      </w:r>
      <w:r>
        <w:rPr>
          <w:rFonts w:ascii="Times New Roman" w:hAnsi="Times New Roman" w:cs="Times New Roman"/>
          <w:sz w:val="28"/>
          <w:szCs w:val="28"/>
          <w:lang w:eastAsia="ru-RU"/>
        </w:rPr>
        <w:t>ьного жилищного контроля на 2019</w:t>
      </w:r>
      <w:r w:rsidRPr="00496975">
        <w:rPr>
          <w:rFonts w:ascii="Times New Roman" w:hAnsi="Times New Roman" w:cs="Times New Roman"/>
          <w:sz w:val="28"/>
          <w:szCs w:val="28"/>
          <w:lang w:eastAsia="ru-RU"/>
        </w:rPr>
        <w:t xml:space="preserve"> год (Приложение № 2).</w:t>
      </w:r>
    </w:p>
    <w:p w:rsidR="00894615" w:rsidRPr="00AB2430" w:rsidRDefault="00894615" w:rsidP="0049697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>3. Разместить настоящее постановление на официальном сайте А</w:t>
      </w:r>
      <w:r w:rsidRPr="000A3600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дминистрации </w:t>
      </w:r>
      <w:r w:rsidRPr="00AB2430">
        <w:rPr>
          <w:rFonts w:ascii="Times New Roman" w:hAnsi="Times New Roman" w:cs="Times New Roman"/>
          <w:sz w:val="28"/>
          <w:szCs w:val="28"/>
        </w:rPr>
        <w:t>муниципального района Калтасинский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24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615" w:rsidRDefault="00894615" w:rsidP="0049697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975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Pr="000A360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первого заместителя главы Администрации </w:t>
      </w:r>
      <w:r w:rsidRPr="00AB2430">
        <w:rPr>
          <w:rFonts w:ascii="Times New Roman" w:hAnsi="Times New Roman" w:cs="Times New Roman"/>
          <w:sz w:val="28"/>
          <w:szCs w:val="28"/>
        </w:rPr>
        <w:t>муниципального района Калтасинский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Малеева А.В.</w:t>
      </w:r>
    </w:p>
    <w:p w:rsidR="00894615" w:rsidRPr="00CF4C9E" w:rsidRDefault="00894615" w:rsidP="0033689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615" w:rsidRPr="004726C5" w:rsidRDefault="00894615" w:rsidP="00107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615" w:rsidRDefault="00894615" w:rsidP="00496975">
      <w:pPr>
        <w:suppressAutoHyphens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Ю.М. Садыров</w:t>
      </w:r>
    </w:p>
    <w:p w:rsidR="00894615" w:rsidRPr="0080753A" w:rsidRDefault="00894615" w:rsidP="00336897">
      <w:pPr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4615" w:rsidRDefault="00894615" w:rsidP="0010792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686" w:type="dxa"/>
        <w:tblInd w:w="-106" w:type="dxa"/>
        <w:tblLook w:val="00A0"/>
      </w:tblPr>
      <w:tblGrid>
        <w:gridCol w:w="2802"/>
        <w:gridCol w:w="1971"/>
        <w:gridCol w:w="1971"/>
        <w:gridCol w:w="1971"/>
        <w:gridCol w:w="1971"/>
      </w:tblGrid>
      <w:tr w:rsidR="00894615" w:rsidRPr="000B1D2D">
        <w:tc>
          <w:tcPr>
            <w:tcW w:w="2802" w:type="dxa"/>
          </w:tcPr>
          <w:p w:rsidR="00894615" w:rsidRPr="000B1D2D" w:rsidRDefault="00894615" w:rsidP="000B1D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D2D">
              <w:rPr>
                <w:rFonts w:ascii="Times New Roman" w:hAnsi="Times New Roman" w:cs="Times New Roman"/>
                <w:sz w:val="20"/>
                <w:szCs w:val="20"/>
              </w:rPr>
              <w:t>Исп.   Гильмишарипова Л.Ф.</w:t>
            </w:r>
          </w:p>
          <w:p w:rsidR="00894615" w:rsidRPr="000B1D2D" w:rsidRDefault="00894615" w:rsidP="000B1D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D2D">
              <w:rPr>
                <w:rFonts w:ascii="Times New Roman" w:hAnsi="Times New Roman" w:cs="Times New Roman"/>
                <w:sz w:val="20"/>
                <w:szCs w:val="20"/>
              </w:rPr>
              <w:t>Согл.  Малеев А.В.</w:t>
            </w:r>
          </w:p>
          <w:p w:rsidR="00894615" w:rsidRPr="000B1D2D" w:rsidRDefault="00894615" w:rsidP="000B1D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D2D">
              <w:rPr>
                <w:rFonts w:ascii="Times New Roman" w:hAnsi="Times New Roman" w:cs="Times New Roman"/>
                <w:sz w:val="20"/>
                <w:szCs w:val="20"/>
              </w:rPr>
              <w:t xml:space="preserve">           Гафарова Ф.Н.</w:t>
            </w:r>
          </w:p>
          <w:p w:rsidR="00894615" w:rsidRPr="000B1D2D" w:rsidRDefault="00894615" w:rsidP="000B1D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D2D">
              <w:rPr>
                <w:rFonts w:ascii="Times New Roman" w:hAnsi="Times New Roman" w:cs="Times New Roman"/>
                <w:sz w:val="20"/>
                <w:szCs w:val="20"/>
              </w:rPr>
              <w:t xml:space="preserve">           Сафин А.К.</w:t>
            </w:r>
          </w:p>
          <w:p w:rsidR="00894615" w:rsidRPr="000B1D2D" w:rsidRDefault="00894615" w:rsidP="000B1D2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D2D">
              <w:rPr>
                <w:rFonts w:ascii="Times New Roman" w:hAnsi="Times New Roman" w:cs="Times New Roman"/>
                <w:sz w:val="20"/>
                <w:szCs w:val="20"/>
              </w:rPr>
              <w:t xml:space="preserve">           Божик А.В.</w:t>
            </w:r>
          </w:p>
          <w:p w:rsidR="00894615" w:rsidRPr="000B1D2D" w:rsidRDefault="00894615" w:rsidP="000B1D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894615" w:rsidRPr="000B1D2D" w:rsidRDefault="00894615" w:rsidP="000B1D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894615" w:rsidRPr="000B1D2D" w:rsidRDefault="00894615" w:rsidP="000B1D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894615" w:rsidRPr="000B1D2D" w:rsidRDefault="00894615" w:rsidP="000B1D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894615" w:rsidRPr="000B1D2D" w:rsidRDefault="00894615" w:rsidP="000B1D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615" w:rsidRPr="000B1D2D">
        <w:tc>
          <w:tcPr>
            <w:tcW w:w="10686" w:type="dxa"/>
            <w:gridSpan w:val="5"/>
          </w:tcPr>
          <w:p w:rsidR="00894615" w:rsidRPr="000B1D2D" w:rsidRDefault="00894615" w:rsidP="000B1D2D">
            <w:pPr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0B1D2D">
              <w:rPr>
                <w:rFonts w:ascii="Times New Roman" w:hAnsi="Times New Roman" w:cs="Times New Roman"/>
                <w:sz w:val="20"/>
                <w:szCs w:val="20"/>
              </w:rPr>
              <w:t>Разослано: управделами, Малееву А.В., отдел строительства и ЖКХ</w:t>
            </w:r>
            <w:r w:rsidRPr="000B1D2D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894615" w:rsidRPr="000B1D2D" w:rsidRDefault="00894615" w:rsidP="000B1D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4615" w:rsidRDefault="00894615" w:rsidP="0049697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94615" w:rsidRPr="00496975" w:rsidRDefault="00894615" w:rsidP="00496975">
      <w:pPr>
        <w:pStyle w:val="NoSpacing"/>
        <w:ind w:left="4462" w:firstLine="494"/>
        <w:rPr>
          <w:rFonts w:ascii="Times New Roman" w:hAnsi="Times New Roman" w:cs="Times New Roman"/>
          <w:sz w:val="24"/>
          <w:szCs w:val="24"/>
        </w:rPr>
      </w:pPr>
      <w:r w:rsidRPr="00636807">
        <w:rPr>
          <w:rFonts w:ascii="Times New Roman" w:hAnsi="Times New Roman" w:cs="Times New Roman"/>
        </w:rPr>
        <w:t xml:space="preserve">   </w:t>
      </w:r>
      <w:r w:rsidRPr="00496975">
        <w:rPr>
          <w:rFonts w:ascii="Times New Roman" w:hAnsi="Times New Roman" w:cs="Times New Roman"/>
          <w:sz w:val="24"/>
          <w:szCs w:val="24"/>
        </w:rPr>
        <w:t>УТВЕРЖДЕНА</w:t>
      </w:r>
    </w:p>
    <w:p w:rsidR="00894615" w:rsidRPr="00496975" w:rsidRDefault="00894615" w:rsidP="00496975">
      <w:pPr>
        <w:spacing w:after="0" w:line="240" w:lineRule="auto"/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894615" w:rsidRPr="00496975" w:rsidRDefault="00894615" w:rsidP="00496975">
      <w:pPr>
        <w:spacing w:after="0" w:line="240" w:lineRule="auto"/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к постановлению Администрации муниципального района</w:t>
      </w:r>
    </w:p>
    <w:p w:rsidR="00894615" w:rsidRPr="00496975" w:rsidRDefault="00894615" w:rsidP="00496975">
      <w:pPr>
        <w:spacing w:after="0" w:line="240" w:lineRule="auto"/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Калтасинский район</w:t>
      </w:r>
    </w:p>
    <w:p w:rsidR="00894615" w:rsidRPr="00496975" w:rsidRDefault="00894615" w:rsidP="00496975">
      <w:pPr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от «    »____________2019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года  № ______</w:t>
      </w:r>
    </w:p>
    <w:p w:rsidR="00894615" w:rsidRPr="00496975" w:rsidRDefault="00894615" w:rsidP="004969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sz w:val="26"/>
          <w:szCs w:val="26"/>
          <w:lang w:eastAsia="ru-RU"/>
        </w:rPr>
        <w:t>Программа</w:t>
      </w:r>
    </w:p>
    <w:p w:rsidR="00894615" w:rsidRPr="00496975" w:rsidRDefault="00894615" w:rsidP="004969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sz w:val="26"/>
          <w:szCs w:val="26"/>
          <w:lang w:eastAsia="ru-RU"/>
        </w:rPr>
        <w:t>профилактики нарушений обязательных требований в сфере муниципального жилищного контроля на 2019 год</w:t>
      </w:r>
    </w:p>
    <w:p w:rsidR="00894615" w:rsidRPr="00496975" w:rsidRDefault="00894615" w:rsidP="004969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94615" w:rsidRPr="00496975" w:rsidRDefault="00894615" w:rsidP="004969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1.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жилищного законодательства и снижения рисков причинения ущерба муниципальному жилищному фонду.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2. Профилактика нарушений обязательных требований проводится в рамках осуществления муниципального жилищного контроля.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3. Целью программы является: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3.1. 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4. Задачами программы являются: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shd w:val="clear" w:color="auto" w:fill="EFEFEF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4.1. Укрепление системы профилактики нарушений обязательных требований путем активизации профилактической деятельности.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shd w:val="clear" w:color="auto" w:fill="EFEFEF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4.2. Выявление причин, факторов и условий, способствующих нарушениям обязательных требований.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4.3. Повышение правосознания и правовой культуры руководителей юридических лиц и индивидуальных предпринимателей, граждан при использовании муниципального жилищного фонда.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5. Программа разработана на 2019 год.</w:t>
      </w:r>
    </w:p>
    <w:p w:rsidR="00894615" w:rsidRPr="00496975" w:rsidRDefault="00894615" w:rsidP="00496975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 xml:space="preserve"> 6. Субъектами профилактических мероприятий при осуществлении муниципального жилищного контроля являются юридические лица, индивидуальные предприниматели, граждане, занимающие муниципальные жилые помещения на территории муниципального района Калтасинский район.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lang w:eastAsia="ru-RU"/>
        </w:rPr>
      </w:pPr>
      <w:r w:rsidRPr="00496975">
        <w:rPr>
          <w:rFonts w:ascii="Times New Roman" w:hAnsi="Times New Roman" w:cs="Times New Roman"/>
          <w:color w:val="111111"/>
          <w:sz w:val="26"/>
          <w:szCs w:val="26"/>
          <w:lang w:eastAsia="ru-RU"/>
        </w:rPr>
        <w:t>7. В рамках профилактики предупреждения нарушений, установленных законодательством всех уровней, Администрацией муниципального образования Алапаевское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жилищного законодательства.</w:t>
      </w:r>
    </w:p>
    <w:p w:rsidR="00894615" w:rsidRPr="00496975" w:rsidRDefault="00894615" w:rsidP="004969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6"/>
          <w:szCs w:val="26"/>
          <w:shd w:val="clear" w:color="auto" w:fill="EFEFEF"/>
          <w:lang w:eastAsia="ru-RU"/>
        </w:rPr>
      </w:pPr>
    </w:p>
    <w:p w:rsidR="00894615" w:rsidRDefault="00894615" w:rsidP="00496975">
      <w:pPr>
        <w:shd w:val="clear" w:color="auto" w:fill="FFFFFF"/>
        <w:rPr>
          <w:sz w:val="26"/>
          <w:szCs w:val="26"/>
          <w:lang w:eastAsia="ru-RU"/>
        </w:rPr>
      </w:pPr>
    </w:p>
    <w:p w:rsidR="00894615" w:rsidRDefault="00894615" w:rsidP="00496975">
      <w:pPr>
        <w:shd w:val="clear" w:color="auto" w:fill="FFFFFF"/>
        <w:rPr>
          <w:sz w:val="26"/>
          <w:szCs w:val="26"/>
          <w:lang w:eastAsia="ru-RU"/>
        </w:rPr>
      </w:pPr>
    </w:p>
    <w:p w:rsidR="00894615" w:rsidRPr="00496975" w:rsidRDefault="00894615" w:rsidP="00496975">
      <w:pPr>
        <w:shd w:val="clear" w:color="auto" w:fill="FFFFFF"/>
        <w:rPr>
          <w:b/>
          <w:bCs/>
          <w:lang w:eastAsia="ru-RU"/>
        </w:rPr>
      </w:pPr>
    </w:p>
    <w:p w:rsidR="00894615" w:rsidRPr="00496975" w:rsidRDefault="00894615" w:rsidP="00496975">
      <w:pPr>
        <w:shd w:val="clear" w:color="auto" w:fill="FFFFFF"/>
        <w:rPr>
          <w:b/>
          <w:bCs/>
          <w:lang w:eastAsia="ru-RU"/>
        </w:rPr>
      </w:pPr>
    </w:p>
    <w:p w:rsidR="00894615" w:rsidRPr="00496975" w:rsidRDefault="00894615" w:rsidP="00496975">
      <w:pPr>
        <w:spacing w:after="0" w:line="240" w:lineRule="auto"/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УТВЕРЖДЕНА</w:t>
      </w:r>
    </w:p>
    <w:p w:rsidR="00894615" w:rsidRPr="00496975" w:rsidRDefault="00894615" w:rsidP="00496975">
      <w:pPr>
        <w:spacing w:after="0" w:line="240" w:lineRule="auto"/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Приложение № 2</w:t>
      </w:r>
    </w:p>
    <w:p w:rsidR="00894615" w:rsidRPr="00496975" w:rsidRDefault="00894615" w:rsidP="00496975">
      <w:pPr>
        <w:spacing w:after="0" w:line="240" w:lineRule="auto"/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к постановлению Администрации муниципального района</w:t>
      </w:r>
    </w:p>
    <w:p w:rsidR="00894615" w:rsidRPr="00496975" w:rsidRDefault="00894615" w:rsidP="00496975">
      <w:pPr>
        <w:spacing w:after="0" w:line="240" w:lineRule="auto"/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Калтасинский район</w:t>
      </w:r>
    </w:p>
    <w:p w:rsidR="00894615" w:rsidRPr="00496975" w:rsidRDefault="00894615" w:rsidP="00496975">
      <w:pPr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  <w:r w:rsidRPr="00496975">
        <w:rPr>
          <w:rFonts w:ascii="Times New Roman" w:hAnsi="Times New Roman" w:cs="Times New Roman"/>
          <w:sz w:val="24"/>
          <w:szCs w:val="24"/>
          <w:lang w:eastAsia="ru-RU"/>
        </w:rPr>
        <w:t>от «    »____________2019 года  №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Pr="004969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94615" w:rsidRPr="00496975" w:rsidRDefault="00894615" w:rsidP="00496975">
      <w:pPr>
        <w:ind w:left="517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4615" w:rsidRPr="00496975" w:rsidRDefault="00894615" w:rsidP="00496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96975">
        <w:rPr>
          <w:rFonts w:ascii="Times New Roman" w:hAnsi="Times New Roman" w:cs="Times New Roman"/>
          <w:sz w:val="28"/>
          <w:szCs w:val="28"/>
          <w:lang w:eastAsia="ru-RU"/>
        </w:rPr>
        <w:t>План мероприятий по профилактике нарушений</w:t>
      </w:r>
    </w:p>
    <w:p w:rsidR="00894615" w:rsidRPr="00496975" w:rsidRDefault="00894615" w:rsidP="00496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96975">
        <w:rPr>
          <w:rFonts w:ascii="Times New Roman" w:hAnsi="Times New Roman" w:cs="Times New Roman"/>
          <w:sz w:val="28"/>
          <w:szCs w:val="28"/>
          <w:lang w:eastAsia="ru-RU"/>
        </w:rPr>
        <w:t>в сфере муниципального жилищного контроля на 2019 год</w:t>
      </w:r>
    </w:p>
    <w:p w:rsidR="00894615" w:rsidRPr="00496975" w:rsidRDefault="00894615" w:rsidP="00496975">
      <w:pPr>
        <w:shd w:val="clear" w:color="auto" w:fill="FFFFFF"/>
        <w:rPr>
          <w:sz w:val="28"/>
          <w:szCs w:val="28"/>
          <w:lang w:eastAsia="ru-RU"/>
        </w:rPr>
      </w:pP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78"/>
        <w:gridCol w:w="1985"/>
        <w:gridCol w:w="2693"/>
      </w:tblGrid>
      <w:tr w:rsidR="00894615" w:rsidRPr="00496975">
        <w:trPr>
          <w:trHeight w:val="878"/>
        </w:trPr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нарушений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юридическими лицами и индивидуальными предпринимателями обязательных требований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перечня нормативных правовых актов, или их отдельных частей, содержащих обязательные требования, оценка соблюдения которых является предметом муниципального жилищного контроля 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01.04.2019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муниципального района Калтасинский район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01.04.2019</w:t>
            </w: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руководства по соблюдению обязательных требований 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01.06.2019</w:t>
            </w: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проведение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  <w:tr w:rsidR="00894615" w:rsidRPr="00496975">
        <w:trPr>
          <w:trHeight w:val="853"/>
        </w:trPr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(при внесении изменений в обязательные требования)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течении 30 дней после внесения изменений в НПА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практики осуществления муниципального жилищного контроля и размещение на официальном сайте муниципального образования Алапаевское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15.12.2019</w:t>
            </w: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Выдача предостережений о недопустимости нарушения обязательных требований в соответствии с частями 5 – 7 статьи 8.2 Федерального закона                     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течении года (по мере необходимости)</w:t>
            </w: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муниципального района Калтасинский район информации о результатах контрольной деятельности за 2019 год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15.01.2019</w:t>
            </w: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  <w:tr w:rsidR="00894615" w:rsidRPr="00496975">
        <w:tc>
          <w:tcPr>
            <w:tcW w:w="567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</w:tcPr>
          <w:p w:rsidR="00894615" w:rsidRPr="00496975" w:rsidRDefault="00894615" w:rsidP="004969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и утверждение программы профилактики нарушений обязательных требований при осуществлении муниципального жилищного контроля на 2019 год</w:t>
            </w:r>
          </w:p>
        </w:tc>
        <w:tc>
          <w:tcPr>
            <w:tcW w:w="1985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25.12.2019</w:t>
            </w:r>
          </w:p>
        </w:tc>
        <w:tc>
          <w:tcPr>
            <w:tcW w:w="2693" w:type="dxa"/>
          </w:tcPr>
          <w:p w:rsidR="00894615" w:rsidRPr="00496975" w:rsidRDefault="00894615" w:rsidP="004969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9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лицо уполномоченное на осуществление муниципального жилищного контроля</w:t>
            </w:r>
          </w:p>
        </w:tc>
      </w:tr>
    </w:tbl>
    <w:p w:rsidR="00894615" w:rsidRPr="00496975" w:rsidRDefault="00894615" w:rsidP="00496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4615" w:rsidRDefault="00894615" w:rsidP="00496975">
      <w:pPr>
        <w:pStyle w:val="Default"/>
        <w:rPr>
          <w:rFonts w:ascii="Times New Roman" w:hAnsi="Times New Roman" w:cs="Times New Roman"/>
          <w:color w:val="auto"/>
          <w:lang w:eastAsia="ru-RU"/>
        </w:rPr>
      </w:pPr>
    </w:p>
    <w:p w:rsidR="00894615" w:rsidRDefault="00894615" w:rsidP="00496975">
      <w:pPr>
        <w:pStyle w:val="Default"/>
        <w:rPr>
          <w:rFonts w:ascii="Times New Roman" w:hAnsi="Times New Roman" w:cs="Times New Roman"/>
          <w:color w:val="auto"/>
          <w:lang w:eastAsia="ru-RU"/>
        </w:rPr>
      </w:pPr>
    </w:p>
    <w:p w:rsidR="00894615" w:rsidRDefault="00894615" w:rsidP="00496975">
      <w:pPr>
        <w:pStyle w:val="Default"/>
        <w:rPr>
          <w:rFonts w:ascii="Times New Roman" w:hAnsi="Times New Roman" w:cs="Times New Roman"/>
          <w:color w:val="auto"/>
          <w:lang w:eastAsia="ru-RU"/>
        </w:rPr>
      </w:pPr>
    </w:p>
    <w:p w:rsidR="00894615" w:rsidRPr="00636807" w:rsidRDefault="00894615" w:rsidP="00496975">
      <w:pPr>
        <w:pStyle w:val="Default"/>
        <w:rPr>
          <w:rFonts w:ascii="Times New Roman" w:hAnsi="Times New Roman" w:cs="Times New Roman"/>
        </w:rPr>
      </w:pPr>
      <w:r w:rsidRPr="00496975">
        <w:rPr>
          <w:rFonts w:ascii="Times New Roman" w:hAnsi="Times New Roman" w:cs="Times New Roman"/>
          <w:color w:val="auto"/>
          <w:lang w:eastAsia="ru-RU"/>
        </w:rPr>
        <w:t>Управляющий делами                                                                               Ф.Н. Гафаров</w:t>
      </w:r>
    </w:p>
    <w:sectPr w:rsidR="00894615" w:rsidRPr="00636807" w:rsidSect="00336897">
      <w:pgSz w:w="11906" w:h="16838" w:code="9"/>
      <w:pgMar w:top="1134" w:right="991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615" w:rsidRDefault="00894615" w:rsidP="00221BDC">
      <w:pPr>
        <w:spacing w:after="0" w:line="240" w:lineRule="auto"/>
      </w:pPr>
      <w:r>
        <w:separator/>
      </w:r>
    </w:p>
  </w:endnote>
  <w:endnote w:type="continuationSeparator" w:id="0">
    <w:p w:rsidR="00894615" w:rsidRDefault="00894615" w:rsidP="00221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615" w:rsidRDefault="00894615" w:rsidP="00221BDC">
      <w:pPr>
        <w:spacing w:after="0" w:line="240" w:lineRule="auto"/>
      </w:pPr>
      <w:r>
        <w:separator/>
      </w:r>
    </w:p>
  </w:footnote>
  <w:footnote w:type="continuationSeparator" w:id="0">
    <w:p w:rsidR="00894615" w:rsidRDefault="00894615" w:rsidP="00221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1FE737"/>
    <w:multiLevelType w:val="hybridMultilevel"/>
    <w:tmpl w:val="BDBB64E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533FBBA"/>
    <w:multiLevelType w:val="hybridMultilevel"/>
    <w:tmpl w:val="E325F6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7320D84"/>
    <w:multiLevelType w:val="hybridMultilevel"/>
    <w:tmpl w:val="99A067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FFFFF7C"/>
    <w:multiLevelType w:val="singleLevel"/>
    <w:tmpl w:val="70063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>
    <w:nsid w:val="FFFFFF7D"/>
    <w:multiLevelType w:val="singleLevel"/>
    <w:tmpl w:val="08A614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>
    <w:nsid w:val="FFFFFF7E"/>
    <w:multiLevelType w:val="singleLevel"/>
    <w:tmpl w:val="8370E0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>
    <w:nsid w:val="FFFFFF7F"/>
    <w:multiLevelType w:val="singleLevel"/>
    <w:tmpl w:val="C48CE3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>
    <w:nsid w:val="FFFFFF80"/>
    <w:multiLevelType w:val="singleLevel"/>
    <w:tmpl w:val="6C987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8">
    <w:nsid w:val="FFFFFF81"/>
    <w:multiLevelType w:val="singleLevel"/>
    <w:tmpl w:val="3C2838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9">
    <w:nsid w:val="FFFFFF82"/>
    <w:multiLevelType w:val="singleLevel"/>
    <w:tmpl w:val="9EAEE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0">
    <w:nsid w:val="FFFFFF83"/>
    <w:multiLevelType w:val="singleLevel"/>
    <w:tmpl w:val="E60A9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1">
    <w:nsid w:val="FFFFFF88"/>
    <w:multiLevelType w:val="singleLevel"/>
    <w:tmpl w:val="3E163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FFFFFF89"/>
    <w:multiLevelType w:val="singleLevel"/>
    <w:tmpl w:val="B9AEE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1EA01295"/>
    <w:multiLevelType w:val="hybridMultilevel"/>
    <w:tmpl w:val="BBCC0CE8"/>
    <w:lvl w:ilvl="0" w:tplc="9702C5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353363"/>
    <w:multiLevelType w:val="hybridMultilevel"/>
    <w:tmpl w:val="069E216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A4B32"/>
    <w:multiLevelType w:val="hybridMultilevel"/>
    <w:tmpl w:val="294C0C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F206726"/>
    <w:multiLevelType w:val="hybridMultilevel"/>
    <w:tmpl w:val="55A97D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307B195F"/>
    <w:multiLevelType w:val="hybridMultilevel"/>
    <w:tmpl w:val="7EBEA9F8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8F84A9C"/>
    <w:multiLevelType w:val="hybridMultilevel"/>
    <w:tmpl w:val="874256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7769E"/>
    <w:multiLevelType w:val="hybridMultilevel"/>
    <w:tmpl w:val="3DC6FC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F276EEA"/>
    <w:multiLevelType w:val="hybridMultilevel"/>
    <w:tmpl w:val="FC5E6F28"/>
    <w:lvl w:ilvl="0" w:tplc="F4EEE0E4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A33345"/>
    <w:multiLevelType w:val="hybridMultilevel"/>
    <w:tmpl w:val="8C5CB4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7F5F4C1"/>
    <w:multiLevelType w:val="hybridMultilevel"/>
    <w:tmpl w:val="9C0012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5420305"/>
    <w:multiLevelType w:val="hybridMultilevel"/>
    <w:tmpl w:val="160AC886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715D193"/>
    <w:multiLevelType w:val="hybridMultilevel"/>
    <w:tmpl w:val="A4B4A1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A736CA5"/>
    <w:multiLevelType w:val="hybridMultilevel"/>
    <w:tmpl w:val="021A21EE"/>
    <w:lvl w:ilvl="0" w:tplc="7FF2F9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22"/>
  </w:num>
  <w:num w:numId="3">
    <w:abstractNumId w:val="1"/>
  </w:num>
  <w:num w:numId="4">
    <w:abstractNumId w:val="15"/>
  </w:num>
  <w:num w:numId="5">
    <w:abstractNumId w:val="0"/>
  </w:num>
  <w:num w:numId="6">
    <w:abstractNumId w:val="24"/>
  </w:num>
  <w:num w:numId="7">
    <w:abstractNumId w:val="21"/>
  </w:num>
  <w:num w:numId="8">
    <w:abstractNumId w:val="16"/>
  </w:num>
  <w:num w:numId="9">
    <w:abstractNumId w:val="2"/>
  </w:num>
  <w:num w:numId="10">
    <w:abstractNumId w:val="20"/>
  </w:num>
  <w:num w:numId="11">
    <w:abstractNumId w:val="13"/>
  </w:num>
  <w:num w:numId="12">
    <w:abstractNumId w:val="18"/>
  </w:num>
  <w:num w:numId="13">
    <w:abstractNumId w:val="14"/>
  </w:num>
  <w:num w:numId="14">
    <w:abstractNumId w:val="23"/>
  </w:num>
  <w:num w:numId="15">
    <w:abstractNumId w:val="17"/>
  </w:num>
  <w:num w:numId="16">
    <w:abstractNumId w:val="25"/>
  </w:num>
  <w:num w:numId="17">
    <w:abstractNumId w:val="12"/>
  </w:num>
  <w:num w:numId="18">
    <w:abstractNumId w:val="10"/>
  </w:num>
  <w:num w:numId="19">
    <w:abstractNumId w:val="9"/>
  </w:num>
  <w:num w:numId="20">
    <w:abstractNumId w:val="8"/>
  </w:num>
  <w:num w:numId="21">
    <w:abstractNumId w:val="7"/>
  </w:num>
  <w:num w:numId="22">
    <w:abstractNumId w:val="11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CE4"/>
    <w:rsid w:val="000067B3"/>
    <w:rsid w:val="000178C5"/>
    <w:rsid w:val="00020D5D"/>
    <w:rsid w:val="00033ABE"/>
    <w:rsid w:val="000415BA"/>
    <w:rsid w:val="000547F5"/>
    <w:rsid w:val="00061E56"/>
    <w:rsid w:val="00081E52"/>
    <w:rsid w:val="0008231C"/>
    <w:rsid w:val="00090362"/>
    <w:rsid w:val="00090FF1"/>
    <w:rsid w:val="000916FB"/>
    <w:rsid w:val="0009461A"/>
    <w:rsid w:val="00095478"/>
    <w:rsid w:val="000A1384"/>
    <w:rsid w:val="000A3600"/>
    <w:rsid w:val="000B1D2D"/>
    <w:rsid w:val="000B3F93"/>
    <w:rsid w:val="000B4A42"/>
    <w:rsid w:val="000D4E3C"/>
    <w:rsid w:val="000D7ECD"/>
    <w:rsid w:val="000E2B37"/>
    <w:rsid w:val="000E2DCF"/>
    <w:rsid w:val="00104BE8"/>
    <w:rsid w:val="00105292"/>
    <w:rsid w:val="00107928"/>
    <w:rsid w:val="00111391"/>
    <w:rsid w:val="0015251E"/>
    <w:rsid w:val="00187C0A"/>
    <w:rsid w:val="00192938"/>
    <w:rsid w:val="001B3797"/>
    <w:rsid w:val="001B69DD"/>
    <w:rsid w:val="001C16BA"/>
    <w:rsid w:val="001D18A7"/>
    <w:rsid w:val="001D2AAA"/>
    <w:rsid w:val="001E0C88"/>
    <w:rsid w:val="001F6EFB"/>
    <w:rsid w:val="0020186E"/>
    <w:rsid w:val="002041E2"/>
    <w:rsid w:val="002101F8"/>
    <w:rsid w:val="002106FE"/>
    <w:rsid w:val="00213618"/>
    <w:rsid w:val="00213C67"/>
    <w:rsid w:val="00213D0B"/>
    <w:rsid w:val="002141F3"/>
    <w:rsid w:val="00221BDC"/>
    <w:rsid w:val="00231D6E"/>
    <w:rsid w:val="0023536A"/>
    <w:rsid w:val="002568AD"/>
    <w:rsid w:val="00271BF2"/>
    <w:rsid w:val="00276507"/>
    <w:rsid w:val="002806A2"/>
    <w:rsid w:val="002935FF"/>
    <w:rsid w:val="002954A6"/>
    <w:rsid w:val="002A0BD6"/>
    <w:rsid w:val="002A3AC9"/>
    <w:rsid w:val="002A54FD"/>
    <w:rsid w:val="002B7172"/>
    <w:rsid w:val="002C45CB"/>
    <w:rsid w:val="002C6BBD"/>
    <w:rsid w:val="002E45FD"/>
    <w:rsid w:val="002E5635"/>
    <w:rsid w:val="002F0141"/>
    <w:rsid w:val="002F1E9B"/>
    <w:rsid w:val="002F209B"/>
    <w:rsid w:val="002F6A41"/>
    <w:rsid w:val="003033D4"/>
    <w:rsid w:val="00312B5E"/>
    <w:rsid w:val="003206F3"/>
    <w:rsid w:val="00322072"/>
    <w:rsid w:val="003249D2"/>
    <w:rsid w:val="00335C3F"/>
    <w:rsid w:val="00336897"/>
    <w:rsid w:val="003423E2"/>
    <w:rsid w:val="003427AE"/>
    <w:rsid w:val="0034696B"/>
    <w:rsid w:val="00360FF3"/>
    <w:rsid w:val="00362F5B"/>
    <w:rsid w:val="003766ED"/>
    <w:rsid w:val="00381BA8"/>
    <w:rsid w:val="00382395"/>
    <w:rsid w:val="0038662D"/>
    <w:rsid w:val="003913BA"/>
    <w:rsid w:val="003A0AD5"/>
    <w:rsid w:val="003A0EFC"/>
    <w:rsid w:val="003A5765"/>
    <w:rsid w:val="003B6A16"/>
    <w:rsid w:val="003C5DBB"/>
    <w:rsid w:val="003D313A"/>
    <w:rsid w:val="003E50BF"/>
    <w:rsid w:val="003E73D5"/>
    <w:rsid w:val="003F7177"/>
    <w:rsid w:val="0040165A"/>
    <w:rsid w:val="004055CD"/>
    <w:rsid w:val="00427B84"/>
    <w:rsid w:val="00432F6F"/>
    <w:rsid w:val="004413AD"/>
    <w:rsid w:val="00443041"/>
    <w:rsid w:val="004516F4"/>
    <w:rsid w:val="00467389"/>
    <w:rsid w:val="004726C5"/>
    <w:rsid w:val="0048148E"/>
    <w:rsid w:val="00484111"/>
    <w:rsid w:val="0049092A"/>
    <w:rsid w:val="00496975"/>
    <w:rsid w:val="00496B4C"/>
    <w:rsid w:val="004A12DB"/>
    <w:rsid w:val="004A71B4"/>
    <w:rsid w:val="004C1786"/>
    <w:rsid w:val="004D4783"/>
    <w:rsid w:val="004E49E1"/>
    <w:rsid w:val="004F17A5"/>
    <w:rsid w:val="00500932"/>
    <w:rsid w:val="00501BC7"/>
    <w:rsid w:val="0050442A"/>
    <w:rsid w:val="005062A7"/>
    <w:rsid w:val="005069CB"/>
    <w:rsid w:val="005224E9"/>
    <w:rsid w:val="0052461E"/>
    <w:rsid w:val="00526054"/>
    <w:rsid w:val="005300B2"/>
    <w:rsid w:val="005320F2"/>
    <w:rsid w:val="00540A76"/>
    <w:rsid w:val="00563B13"/>
    <w:rsid w:val="0057136B"/>
    <w:rsid w:val="00574114"/>
    <w:rsid w:val="00576F82"/>
    <w:rsid w:val="005940AF"/>
    <w:rsid w:val="005A5113"/>
    <w:rsid w:val="005B2BD6"/>
    <w:rsid w:val="005B68C6"/>
    <w:rsid w:val="005C1C64"/>
    <w:rsid w:val="005C786B"/>
    <w:rsid w:val="005F6EC4"/>
    <w:rsid w:val="00606E47"/>
    <w:rsid w:val="0061010B"/>
    <w:rsid w:val="006233CB"/>
    <w:rsid w:val="00632821"/>
    <w:rsid w:val="00636807"/>
    <w:rsid w:val="00637519"/>
    <w:rsid w:val="006407FD"/>
    <w:rsid w:val="006410D8"/>
    <w:rsid w:val="006465BA"/>
    <w:rsid w:val="006557EB"/>
    <w:rsid w:val="00663CFB"/>
    <w:rsid w:val="006656C9"/>
    <w:rsid w:val="006725A6"/>
    <w:rsid w:val="006A6F0E"/>
    <w:rsid w:val="006B0802"/>
    <w:rsid w:val="006D012B"/>
    <w:rsid w:val="006D0B07"/>
    <w:rsid w:val="006D57C7"/>
    <w:rsid w:val="006E1B5E"/>
    <w:rsid w:val="006E2386"/>
    <w:rsid w:val="006E4A58"/>
    <w:rsid w:val="006E554C"/>
    <w:rsid w:val="006E5E42"/>
    <w:rsid w:val="006E6F03"/>
    <w:rsid w:val="006F329A"/>
    <w:rsid w:val="006F5545"/>
    <w:rsid w:val="00712167"/>
    <w:rsid w:val="00713594"/>
    <w:rsid w:val="0071424B"/>
    <w:rsid w:val="00716FD3"/>
    <w:rsid w:val="007204C0"/>
    <w:rsid w:val="00730A55"/>
    <w:rsid w:val="007314A0"/>
    <w:rsid w:val="00735975"/>
    <w:rsid w:val="00736C30"/>
    <w:rsid w:val="00746C33"/>
    <w:rsid w:val="00760DB8"/>
    <w:rsid w:val="0078152A"/>
    <w:rsid w:val="00781654"/>
    <w:rsid w:val="00785E9C"/>
    <w:rsid w:val="007876F3"/>
    <w:rsid w:val="00795A4E"/>
    <w:rsid w:val="007A009C"/>
    <w:rsid w:val="007A3670"/>
    <w:rsid w:val="007A6BBB"/>
    <w:rsid w:val="007A6C79"/>
    <w:rsid w:val="007B1127"/>
    <w:rsid w:val="007C5A2C"/>
    <w:rsid w:val="007E5353"/>
    <w:rsid w:val="007F0758"/>
    <w:rsid w:val="008040FD"/>
    <w:rsid w:val="00805302"/>
    <w:rsid w:val="0080753A"/>
    <w:rsid w:val="00813E50"/>
    <w:rsid w:val="00814AB3"/>
    <w:rsid w:val="0082313C"/>
    <w:rsid w:val="00824CE4"/>
    <w:rsid w:val="00830621"/>
    <w:rsid w:val="00847CC7"/>
    <w:rsid w:val="00852D65"/>
    <w:rsid w:val="008736F8"/>
    <w:rsid w:val="00874A32"/>
    <w:rsid w:val="00881574"/>
    <w:rsid w:val="008817C4"/>
    <w:rsid w:val="00882C5B"/>
    <w:rsid w:val="00890172"/>
    <w:rsid w:val="00894615"/>
    <w:rsid w:val="008B6EB1"/>
    <w:rsid w:val="008C5104"/>
    <w:rsid w:val="008D0E13"/>
    <w:rsid w:val="008D4DCA"/>
    <w:rsid w:val="008E0C6E"/>
    <w:rsid w:val="008E3532"/>
    <w:rsid w:val="008E3B41"/>
    <w:rsid w:val="008E45B5"/>
    <w:rsid w:val="008F1942"/>
    <w:rsid w:val="008F44AE"/>
    <w:rsid w:val="00901D8C"/>
    <w:rsid w:val="00903B34"/>
    <w:rsid w:val="00911319"/>
    <w:rsid w:val="009123AE"/>
    <w:rsid w:val="00917506"/>
    <w:rsid w:val="0094154F"/>
    <w:rsid w:val="0095517D"/>
    <w:rsid w:val="00955BE6"/>
    <w:rsid w:val="0096730D"/>
    <w:rsid w:val="00984167"/>
    <w:rsid w:val="0099233C"/>
    <w:rsid w:val="00993EE0"/>
    <w:rsid w:val="00993FBC"/>
    <w:rsid w:val="009A38FC"/>
    <w:rsid w:val="009B3024"/>
    <w:rsid w:val="009D040C"/>
    <w:rsid w:val="009D33E9"/>
    <w:rsid w:val="009E11D8"/>
    <w:rsid w:val="009E1853"/>
    <w:rsid w:val="009E3AAE"/>
    <w:rsid w:val="009F4BA3"/>
    <w:rsid w:val="009F4FF7"/>
    <w:rsid w:val="009F7CE8"/>
    <w:rsid w:val="00A038C1"/>
    <w:rsid w:val="00A11ADE"/>
    <w:rsid w:val="00A35FBC"/>
    <w:rsid w:val="00A62368"/>
    <w:rsid w:val="00A7703B"/>
    <w:rsid w:val="00A93F34"/>
    <w:rsid w:val="00AA47F9"/>
    <w:rsid w:val="00AB2430"/>
    <w:rsid w:val="00AC13EA"/>
    <w:rsid w:val="00AC1C62"/>
    <w:rsid w:val="00AC52CF"/>
    <w:rsid w:val="00AC7E68"/>
    <w:rsid w:val="00AD52FA"/>
    <w:rsid w:val="00AE0BD4"/>
    <w:rsid w:val="00AE1180"/>
    <w:rsid w:val="00AE368F"/>
    <w:rsid w:val="00AE4091"/>
    <w:rsid w:val="00AE56D9"/>
    <w:rsid w:val="00AF11FE"/>
    <w:rsid w:val="00AF1D39"/>
    <w:rsid w:val="00B14BDE"/>
    <w:rsid w:val="00B23690"/>
    <w:rsid w:val="00B43A96"/>
    <w:rsid w:val="00B510AE"/>
    <w:rsid w:val="00B51B5A"/>
    <w:rsid w:val="00B51FAB"/>
    <w:rsid w:val="00B5628B"/>
    <w:rsid w:val="00B75DE6"/>
    <w:rsid w:val="00B87561"/>
    <w:rsid w:val="00B901B6"/>
    <w:rsid w:val="00BA07A0"/>
    <w:rsid w:val="00BA7C9A"/>
    <w:rsid w:val="00BE2EDA"/>
    <w:rsid w:val="00BF5909"/>
    <w:rsid w:val="00C0658D"/>
    <w:rsid w:val="00C15531"/>
    <w:rsid w:val="00C46B6E"/>
    <w:rsid w:val="00C62BF4"/>
    <w:rsid w:val="00C722E6"/>
    <w:rsid w:val="00C74529"/>
    <w:rsid w:val="00C77A44"/>
    <w:rsid w:val="00C86D0B"/>
    <w:rsid w:val="00C94A8B"/>
    <w:rsid w:val="00C95DF9"/>
    <w:rsid w:val="00CA7962"/>
    <w:rsid w:val="00CB2817"/>
    <w:rsid w:val="00CC15F7"/>
    <w:rsid w:val="00CC1934"/>
    <w:rsid w:val="00CD07B9"/>
    <w:rsid w:val="00CF4C9E"/>
    <w:rsid w:val="00D0403C"/>
    <w:rsid w:val="00D11CBD"/>
    <w:rsid w:val="00D12F42"/>
    <w:rsid w:val="00D23BB1"/>
    <w:rsid w:val="00D24734"/>
    <w:rsid w:val="00D408F7"/>
    <w:rsid w:val="00D45A88"/>
    <w:rsid w:val="00D47FD1"/>
    <w:rsid w:val="00D51798"/>
    <w:rsid w:val="00D57B76"/>
    <w:rsid w:val="00D82095"/>
    <w:rsid w:val="00D91D0E"/>
    <w:rsid w:val="00D9284F"/>
    <w:rsid w:val="00D93992"/>
    <w:rsid w:val="00D93E66"/>
    <w:rsid w:val="00D95B09"/>
    <w:rsid w:val="00D97C12"/>
    <w:rsid w:val="00DA05F9"/>
    <w:rsid w:val="00DA5C96"/>
    <w:rsid w:val="00DB4278"/>
    <w:rsid w:val="00DC4A5D"/>
    <w:rsid w:val="00DD78A5"/>
    <w:rsid w:val="00DD7EF8"/>
    <w:rsid w:val="00DE27E8"/>
    <w:rsid w:val="00DF0278"/>
    <w:rsid w:val="00E27797"/>
    <w:rsid w:val="00E327A8"/>
    <w:rsid w:val="00E3322C"/>
    <w:rsid w:val="00E63439"/>
    <w:rsid w:val="00E73BFD"/>
    <w:rsid w:val="00E809CB"/>
    <w:rsid w:val="00E80E83"/>
    <w:rsid w:val="00E873A1"/>
    <w:rsid w:val="00EA6AA1"/>
    <w:rsid w:val="00EB0BAD"/>
    <w:rsid w:val="00EB5E90"/>
    <w:rsid w:val="00EC317B"/>
    <w:rsid w:val="00EC7538"/>
    <w:rsid w:val="00ED3542"/>
    <w:rsid w:val="00EE1047"/>
    <w:rsid w:val="00EE6B57"/>
    <w:rsid w:val="00EF56D1"/>
    <w:rsid w:val="00F14F0A"/>
    <w:rsid w:val="00F15D92"/>
    <w:rsid w:val="00F20F86"/>
    <w:rsid w:val="00F451BD"/>
    <w:rsid w:val="00F46AB0"/>
    <w:rsid w:val="00F5263A"/>
    <w:rsid w:val="00F5326B"/>
    <w:rsid w:val="00F53B08"/>
    <w:rsid w:val="00F53E5F"/>
    <w:rsid w:val="00F702E4"/>
    <w:rsid w:val="00F80269"/>
    <w:rsid w:val="00F828A7"/>
    <w:rsid w:val="00F86A6C"/>
    <w:rsid w:val="00F90365"/>
    <w:rsid w:val="00F91FC7"/>
    <w:rsid w:val="00F969B7"/>
    <w:rsid w:val="00FA7DCC"/>
    <w:rsid w:val="00FC43E1"/>
    <w:rsid w:val="00FD1C0D"/>
    <w:rsid w:val="00FD3B06"/>
    <w:rsid w:val="00FD7A53"/>
    <w:rsid w:val="00FE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C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E50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Normal"/>
    <w:uiPriority w:val="99"/>
    <w:rsid w:val="00221BDC"/>
    <w:pPr>
      <w:ind w:left="720"/>
    </w:pPr>
    <w:rPr>
      <w:rFonts w:eastAsia="Times New Roman"/>
    </w:rPr>
  </w:style>
  <w:style w:type="paragraph" w:customStyle="1" w:styleId="ConsPlusNormal">
    <w:name w:val="ConsPlusNormal"/>
    <w:uiPriority w:val="99"/>
    <w:rsid w:val="00221B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21BDC"/>
    <w:pPr>
      <w:spacing w:after="0" w:line="240" w:lineRule="auto"/>
    </w:pPr>
    <w:rPr>
      <w:rFonts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21BDC"/>
    <w:rPr>
      <w:rFonts w:ascii="Times New Roman" w:hAnsi="Times New Roman" w:cs="Times New Roman"/>
      <w:sz w:val="20"/>
      <w:szCs w:val="20"/>
      <w:lang w:eastAsia="ar-SA" w:bidi="ar-SA"/>
    </w:rPr>
  </w:style>
  <w:style w:type="character" w:styleId="FootnoteReference">
    <w:name w:val="footnote reference"/>
    <w:basedOn w:val="DefaultParagraphFont"/>
    <w:uiPriority w:val="99"/>
    <w:semiHidden/>
    <w:rsid w:val="00221BDC"/>
    <w:rPr>
      <w:vertAlign w:val="superscript"/>
    </w:rPr>
  </w:style>
  <w:style w:type="paragraph" w:customStyle="1" w:styleId="formattext">
    <w:name w:val="formattext"/>
    <w:basedOn w:val="Normal"/>
    <w:uiPriority w:val="99"/>
    <w:rsid w:val="00221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21BD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formattexttopleveltext">
    <w:name w:val="formattext topleveltext"/>
    <w:basedOn w:val="Normal"/>
    <w:uiPriority w:val="99"/>
    <w:rsid w:val="00221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069CB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3B41"/>
    <w:pPr>
      <w:spacing w:after="0" w:line="240" w:lineRule="auto"/>
    </w:pPr>
    <w:rPr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3B41"/>
    <w:rPr>
      <w:rFonts w:ascii="Calibri" w:hAnsi="Calibri" w:cs="Calibri"/>
      <w:sz w:val="16"/>
      <w:szCs w:val="16"/>
    </w:rPr>
  </w:style>
  <w:style w:type="table" w:styleId="TableGrid">
    <w:name w:val="Table Grid"/>
    <w:basedOn w:val="TableNormal"/>
    <w:uiPriority w:val="99"/>
    <w:rsid w:val="008E0C6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020D5D"/>
    <w:rPr>
      <w:rFonts w:eastAsia="Times New Roman" w:cs="Calibri"/>
    </w:rPr>
  </w:style>
  <w:style w:type="character" w:customStyle="1" w:styleId="NoSpacingChar">
    <w:name w:val="No Spacing Char"/>
    <w:link w:val="NoSpacing"/>
    <w:uiPriority w:val="99"/>
    <w:locked/>
    <w:rsid w:val="00020D5D"/>
    <w:rPr>
      <w:rFonts w:eastAsia="Times New Roman"/>
      <w:sz w:val="22"/>
      <w:szCs w:val="22"/>
      <w:lang w:val="ru-RU" w:eastAsia="ru-RU"/>
    </w:rPr>
  </w:style>
  <w:style w:type="paragraph" w:styleId="NormalWeb">
    <w:name w:val="Normal (Web)"/>
    <w:basedOn w:val="Normal"/>
    <w:uiPriority w:val="99"/>
    <w:rsid w:val="00107928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079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cxspmiddle">
    <w:name w:val="consplusnormalcxspmiddle"/>
    <w:basedOn w:val="Normal"/>
    <w:uiPriority w:val="99"/>
    <w:rsid w:val="00C46B6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nsplusnormalcxsplast">
    <w:name w:val="consplusnormalcxsplast"/>
    <w:basedOn w:val="Normal"/>
    <w:uiPriority w:val="99"/>
    <w:rsid w:val="00C46B6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a">
    <w:name w:val="Знак Знак Знак Знак"/>
    <w:basedOn w:val="Normal"/>
    <w:uiPriority w:val="99"/>
    <w:rsid w:val="0049697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1133</Words>
  <Characters>6463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БАШКОРТОСТАН РЕСПУБЛИКАҺЫ</dc:title>
  <dc:subject>Муниципальная программа</dc:subject>
  <dc:creator>(редактировал Иргибаев Ю.А.) Васенина Зульфия Азатовна</dc:creator>
  <cp:keywords>Городская среда</cp:keywords>
  <dc:description>Муниципальная программа Калтасинского района "Формирование комфортной городской среды"</dc:description>
  <cp:lastModifiedBy>пк</cp:lastModifiedBy>
  <cp:revision>2</cp:revision>
  <cp:lastPrinted>2019-08-21T06:10:00Z</cp:lastPrinted>
  <dcterms:created xsi:type="dcterms:W3CDTF">2019-11-11T12:49:00Z</dcterms:created>
  <dcterms:modified xsi:type="dcterms:W3CDTF">2019-11-11T12:49:00Z</dcterms:modified>
  <cp:category>Проект</cp:category>
</cp:coreProperties>
</file>